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851" w:rsidRDefault="00922851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922851" w:rsidRDefault="00922851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922851" w:rsidRDefault="00922851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2015 года по 31 декабря 2015 года</w:t>
      </w:r>
    </w:p>
    <w:p w:rsidR="00922851" w:rsidRDefault="00922851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922851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922851" w:rsidRDefault="00922851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Style w:val="FontStyle16"/>
                </w:rPr>
                <w:t>2015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922851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widowControl/>
              <w:rPr>
                <w:rStyle w:val="FontStyle16"/>
              </w:rPr>
            </w:pPr>
          </w:p>
          <w:p w:rsidR="00922851" w:rsidRDefault="00922851">
            <w:pPr>
              <w:widowControl/>
              <w:rPr>
                <w:rStyle w:val="FontStyle16"/>
              </w:rPr>
            </w:pPr>
          </w:p>
          <w:p w:rsidR="00922851" w:rsidRDefault="00922851">
            <w:pPr>
              <w:widowControl/>
              <w:rPr>
                <w:rStyle w:val="FontStyle16"/>
              </w:rPr>
            </w:pPr>
          </w:p>
          <w:p w:rsidR="00922851" w:rsidRDefault="00922851">
            <w:pPr>
              <w:widowControl/>
              <w:rPr>
                <w:rStyle w:val="FontStyle16"/>
              </w:rPr>
            </w:pPr>
          </w:p>
          <w:p w:rsidR="00922851" w:rsidRDefault="00922851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922851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widowControl/>
              <w:rPr>
                <w:rStyle w:val="FontStyle16"/>
              </w:rPr>
            </w:pPr>
          </w:p>
          <w:p w:rsidR="00922851" w:rsidRDefault="00922851">
            <w:pPr>
              <w:widowControl/>
              <w:rPr>
                <w:rStyle w:val="FontStyle16"/>
              </w:rPr>
            </w:pPr>
          </w:p>
          <w:p w:rsidR="00922851" w:rsidRDefault="00922851">
            <w:pPr>
              <w:widowControl/>
              <w:rPr>
                <w:rStyle w:val="FontStyle16"/>
              </w:rPr>
            </w:pPr>
          </w:p>
          <w:p w:rsidR="00922851" w:rsidRDefault="00922851">
            <w:pPr>
              <w:widowControl/>
              <w:rPr>
                <w:rStyle w:val="FontStyle16"/>
              </w:rPr>
            </w:pPr>
          </w:p>
          <w:p w:rsidR="00922851" w:rsidRDefault="00922851">
            <w:pPr>
              <w:widowControl/>
              <w:rPr>
                <w:rStyle w:val="FontStyle16"/>
              </w:rPr>
            </w:pPr>
          </w:p>
          <w:p w:rsidR="00922851" w:rsidRDefault="00922851">
            <w:pPr>
              <w:widowControl/>
              <w:rPr>
                <w:rStyle w:val="FontStyle16"/>
              </w:rPr>
            </w:pPr>
          </w:p>
          <w:p w:rsidR="00922851" w:rsidRDefault="00922851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922851" w:rsidRDefault="00922851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922851" w:rsidRDefault="00922851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922851" w:rsidRDefault="00922851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851" w:rsidRDefault="00922851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922851" w:rsidTr="007E7D75"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Пожидаева Татьяна Сергеевна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102378-62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Pr="004D10B1" w:rsidRDefault="00922851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Общая домовая собственность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71.1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851" w:rsidRDefault="0092285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</w:tbl>
    <w:p w:rsidR="00922851" w:rsidRDefault="00922851" w:rsidP="007E7D75"/>
    <w:p w:rsidR="00922851" w:rsidRDefault="00922851"/>
    <w:sectPr w:rsidR="00922851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12B2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4869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2851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55C3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36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1</Pages>
  <Words>155</Words>
  <Characters>886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12</cp:revision>
  <dcterms:created xsi:type="dcterms:W3CDTF">2013-10-16T05:02:00Z</dcterms:created>
  <dcterms:modified xsi:type="dcterms:W3CDTF">2016-02-07T17:29:00Z</dcterms:modified>
</cp:coreProperties>
</file>